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A06563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06563">
              <w:rPr>
                <w:b/>
                <w:sz w:val="26"/>
                <w:szCs w:val="26"/>
                <w:lang w:val="en-US"/>
              </w:rPr>
              <w:t>203C_025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06563" w:rsidRDefault="005D31B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A06563">
              <w:rPr>
                <w:b/>
                <w:sz w:val="26"/>
                <w:szCs w:val="26"/>
                <w:lang w:val="en-US"/>
              </w:rPr>
              <w:t>2110875</w:t>
            </w:r>
            <w:r w:rsidR="00C44B8B" w:rsidRPr="00A06563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F146E" w:rsidRPr="00FF146E">
        <w:rPr>
          <w:b/>
          <w:sz w:val="26"/>
          <w:szCs w:val="26"/>
        </w:rPr>
        <w:t>(</w:t>
      </w:r>
      <w:r w:rsidR="00375FE6">
        <w:rPr>
          <w:b/>
          <w:sz w:val="26"/>
          <w:szCs w:val="26"/>
        </w:rPr>
        <w:t>Траверса Б</w:t>
      </w:r>
      <w:r w:rsidR="005D31B9" w:rsidRPr="00752DC1">
        <w:rPr>
          <w:b/>
          <w:sz w:val="26"/>
          <w:szCs w:val="26"/>
        </w:rPr>
        <w:t>3С-1 3.407-</w:t>
      </w:r>
      <w:r w:rsidR="00842409" w:rsidRPr="00752DC1">
        <w:rPr>
          <w:b/>
          <w:sz w:val="26"/>
          <w:szCs w:val="26"/>
        </w:rPr>
        <w:t>131</w:t>
      </w:r>
      <w:r w:rsidR="00375FE6">
        <w:rPr>
          <w:b/>
          <w:sz w:val="26"/>
          <w:szCs w:val="26"/>
        </w:rPr>
        <w:t xml:space="preserve"> Вып.1</w:t>
      </w:r>
      <w:r w:rsidR="00FF146E" w:rsidRPr="002A0617">
        <w:rPr>
          <w:b/>
          <w:sz w:val="26"/>
          <w:szCs w:val="26"/>
        </w:rPr>
        <w:t>)</w:t>
      </w:r>
      <w:r w:rsidR="006C079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C0790">
        <w:rPr>
          <w:b/>
          <w:sz w:val="26"/>
          <w:szCs w:val="26"/>
          <w:u w:val="single"/>
        </w:rPr>
        <w:t>203</w:t>
      </w:r>
      <w:r w:rsidR="00F115B9" w:rsidRPr="006C0790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752DC1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752DC1">
        <w:rPr>
          <w:sz w:val="24"/>
          <w:szCs w:val="24"/>
        </w:rPr>
        <w:t xml:space="preserve">требования, характеристики </w:t>
      </w:r>
      <w:r w:rsidR="00D601A5" w:rsidRPr="00752DC1">
        <w:rPr>
          <w:sz w:val="24"/>
          <w:szCs w:val="24"/>
        </w:rPr>
        <w:t>траверс</w:t>
      </w:r>
      <w:r w:rsidR="004F4E9E" w:rsidRPr="00752DC1">
        <w:rPr>
          <w:sz w:val="24"/>
          <w:szCs w:val="24"/>
        </w:rPr>
        <w:t xml:space="preserve"> должны соответствовать </w:t>
      </w:r>
      <w:r w:rsidR="001759FB" w:rsidRPr="00752DC1">
        <w:rPr>
          <w:sz w:val="24"/>
          <w:szCs w:val="24"/>
        </w:rPr>
        <w:t>требованиям</w:t>
      </w:r>
      <w:r w:rsidR="001759FB" w:rsidRPr="00752DC1">
        <w:rPr>
          <w:color w:val="FF0000"/>
          <w:sz w:val="24"/>
          <w:szCs w:val="24"/>
        </w:rPr>
        <w:t> </w:t>
      </w:r>
      <w:bookmarkStart w:id="1" w:name="Поле4"/>
      <w:r w:rsidR="00752DC1" w:rsidRPr="00752DC1">
        <w:rPr>
          <w:sz w:val="24"/>
          <w:szCs w:val="24"/>
        </w:rPr>
        <w:t>Типового проекта</w:t>
      </w:r>
      <w:r w:rsidR="005D31B9" w:rsidRPr="00752DC1">
        <w:rPr>
          <w:sz w:val="24"/>
          <w:szCs w:val="24"/>
        </w:rPr>
        <w:t xml:space="preserve"> 3.407-</w:t>
      </w:r>
      <w:r w:rsidR="002A0617">
        <w:rPr>
          <w:sz w:val="24"/>
          <w:szCs w:val="24"/>
        </w:rPr>
        <w:t>131</w:t>
      </w:r>
      <w:bookmarkEnd w:id="1"/>
      <w:r w:rsidR="00375FE6">
        <w:rPr>
          <w:sz w:val="24"/>
          <w:szCs w:val="24"/>
        </w:rPr>
        <w:t xml:space="preserve"> Вып.1</w:t>
      </w:r>
      <w:r w:rsidR="006C0790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C0790" w:rsidRDefault="006C0790" w:rsidP="006C07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C0790" w:rsidRDefault="006C0790" w:rsidP="006C07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C0790" w:rsidRDefault="006C0790" w:rsidP="006C07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C0790" w:rsidRDefault="006C0790" w:rsidP="006C07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C0790" w:rsidRDefault="006C0790" w:rsidP="006C07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C0790" w:rsidRDefault="006C0790" w:rsidP="006C07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C0790" w:rsidRDefault="006C0790" w:rsidP="006C07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C0790" w:rsidRDefault="006C0790" w:rsidP="006C07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C0790" w:rsidRDefault="006C0790" w:rsidP="006C07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C0790" w:rsidRDefault="006C0790" w:rsidP="006C07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C0790" w:rsidRDefault="006C0790" w:rsidP="006C079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C0790" w:rsidRDefault="006C0790" w:rsidP="006C079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C0790" w:rsidRDefault="006C0790" w:rsidP="006C079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0790" w:rsidRDefault="006C0790" w:rsidP="006C07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C0790" w:rsidRDefault="006C0790" w:rsidP="006C0790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52DC1">
        <w:rPr>
          <w:sz w:val="24"/>
          <w:szCs w:val="24"/>
        </w:rPr>
        <w:t>Типового проекта 3.407-</w:t>
      </w:r>
      <w:r>
        <w:rPr>
          <w:sz w:val="24"/>
          <w:szCs w:val="24"/>
        </w:rPr>
        <w:t>131</w:t>
      </w:r>
      <w:r w:rsidR="00375FE6">
        <w:rPr>
          <w:sz w:val="24"/>
          <w:szCs w:val="24"/>
        </w:rPr>
        <w:t xml:space="preserve"> Вып.1</w:t>
      </w:r>
      <w:r>
        <w:rPr>
          <w:sz w:val="26"/>
          <w:szCs w:val="26"/>
        </w:rPr>
        <w:t>;</w:t>
      </w:r>
    </w:p>
    <w:p w:rsidR="006C0790" w:rsidRDefault="006C0790" w:rsidP="006C0790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C0790" w:rsidRDefault="006C0790" w:rsidP="006C079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C0790" w:rsidRDefault="006C0790" w:rsidP="006C079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C0790" w:rsidRDefault="006C0790" w:rsidP="006C079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C0790" w:rsidRDefault="006C0790" w:rsidP="006C07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C0790" w:rsidRDefault="006C0790" w:rsidP="006C0790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C0790" w:rsidRDefault="006C0790" w:rsidP="006C07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C0790" w:rsidRDefault="006C0790" w:rsidP="006C07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C0790" w:rsidRDefault="006C0790" w:rsidP="006C07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C0790" w:rsidRDefault="006C0790" w:rsidP="006C07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C0790" w:rsidRDefault="006C0790" w:rsidP="006C07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C0790" w:rsidRDefault="006C0790" w:rsidP="006C07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0790" w:rsidRDefault="006C0790" w:rsidP="006C07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C0790" w:rsidRDefault="006C0790" w:rsidP="006C07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C0790" w:rsidRDefault="006C0790" w:rsidP="006C07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0790" w:rsidRDefault="006C0790" w:rsidP="006C07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C0790" w:rsidRDefault="006C0790" w:rsidP="006C07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C0790" w:rsidRDefault="006C0790" w:rsidP="006C07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C0790" w:rsidRDefault="006C0790" w:rsidP="006C07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C0790" w:rsidRDefault="006C0790" w:rsidP="006C07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C0790" w:rsidRDefault="006C0790" w:rsidP="006C07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C0790" w:rsidRDefault="006C0790" w:rsidP="006C07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C0790" w:rsidRDefault="006C0790" w:rsidP="006C079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C0790" w:rsidRDefault="006C0790" w:rsidP="006C079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C0790" w:rsidRDefault="006C0790" w:rsidP="006C079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C0790" w:rsidRDefault="006C0790" w:rsidP="006C07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C0790" w:rsidRDefault="006C0790" w:rsidP="006C07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18B" w:rsidRDefault="00F8118B">
      <w:r>
        <w:separator/>
      </w:r>
    </w:p>
  </w:endnote>
  <w:endnote w:type="continuationSeparator" w:id="0">
    <w:p w:rsidR="00F8118B" w:rsidRDefault="00F8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18B" w:rsidRDefault="00F8118B">
      <w:r>
        <w:separator/>
      </w:r>
    </w:p>
  </w:footnote>
  <w:footnote w:type="continuationSeparator" w:id="0">
    <w:p w:rsidR="00F8118B" w:rsidRDefault="00F81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5B2C56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B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3C5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8F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0617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5FE6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5B3E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1B9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0790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DC1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409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45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0A92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563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0EE6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1B3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DE2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73C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118B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46E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2AE04D-C4F9-4ADF-8388-A5D045C2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7B5D6B-0F39-4555-9424-2E87ED32D43C}"/>
</file>

<file path=customXml/itemProps2.xml><?xml version="1.0" encoding="utf-8"?>
<ds:datastoreItem xmlns:ds="http://schemas.openxmlformats.org/officeDocument/2006/customXml" ds:itemID="{74CE2821-0423-4A14-B583-07EB9D1DC1F1}"/>
</file>

<file path=customXml/itemProps3.xml><?xml version="1.0" encoding="utf-8"?>
<ds:datastoreItem xmlns:ds="http://schemas.openxmlformats.org/officeDocument/2006/customXml" ds:itemID="{F745B7BA-A700-44CE-861C-3C8F2B4F82EB}"/>
</file>

<file path=customXml/itemProps4.xml><?xml version="1.0" encoding="utf-8"?>
<ds:datastoreItem xmlns:ds="http://schemas.openxmlformats.org/officeDocument/2006/customXml" ds:itemID="{330C2113-F4A3-444C-B31E-93CCFC318DB1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25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2010-09-30T14:29:00Z</cp:lastPrinted>
  <dcterms:created xsi:type="dcterms:W3CDTF">2015-05-19T11:42:00Z</dcterms:created>
  <dcterms:modified xsi:type="dcterms:W3CDTF">2015-09-28T07:22:00Z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